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0A90DDF" w14:textId="77777777" w:rsidR="00877D35" w:rsidRDefault="00877D35" w:rsidP="00877D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John MARTON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d.1444)</w:t>
      </w:r>
    </w:p>
    <w:p w14:paraId="7085CB59" w14:textId="77777777" w:rsidR="00877D35" w:rsidRDefault="00877D35" w:rsidP="00877D35">
      <w:pPr>
        <w:pStyle w:val="NoSpacing"/>
        <w:rPr>
          <w:rFonts w:cs="Times New Roman"/>
          <w:szCs w:val="24"/>
        </w:rPr>
      </w:pPr>
    </w:p>
    <w:p w14:paraId="57D6FD08" w14:textId="77777777" w:rsidR="00877D35" w:rsidRDefault="00877D35" w:rsidP="00877D35">
      <w:pPr>
        <w:pStyle w:val="NoSpacing"/>
        <w:rPr>
          <w:rFonts w:cs="Times New Roman"/>
          <w:szCs w:val="24"/>
        </w:rPr>
      </w:pPr>
    </w:p>
    <w:p w14:paraId="6DB61044" w14:textId="77777777" w:rsidR="00877D35" w:rsidRDefault="00877D35" w:rsidP="00877D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1430</w:t>
      </w:r>
      <w:r>
        <w:rPr>
          <w:rFonts w:cs="Times New Roman"/>
          <w:szCs w:val="24"/>
        </w:rPr>
        <w:tab/>
        <w:t>He was charged with evading the alnage.</w:t>
      </w:r>
    </w:p>
    <w:p w14:paraId="7C9B0446" w14:textId="77777777" w:rsidR="00877D35" w:rsidRDefault="00877D35" w:rsidP="00877D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</w:t>
      </w:r>
    </w:p>
    <w:p w14:paraId="61FFF022" w14:textId="77777777" w:rsidR="00877D35" w:rsidRDefault="00877D35" w:rsidP="00877D35">
      <w:pPr>
        <w:pStyle w:val="NoSpacing"/>
        <w:ind w:left="1440"/>
        <w:rPr>
          <w:rFonts w:cs="Times New Roman"/>
          <w:szCs w:val="24"/>
        </w:rPr>
      </w:pPr>
      <w:r>
        <w:rPr>
          <w:rFonts w:cs="Times New Roman"/>
          <w:szCs w:val="24"/>
        </w:rPr>
        <w:t>Swanson, a dissertation submitted for the degree of D.Phil., University of York, Department of History. December 1980 p.395)</w:t>
      </w:r>
    </w:p>
    <w:p w14:paraId="32AC2830" w14:textId="77777777" w:rsidR="00877D35" w:rsidRDefault="00877D35" w:rsidP="00877D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1444</w:t>
      </w:r>
      <w:r>
        <w:rPr>
          <w:rFonts w:cs="Times New Roman"/>
          <w:szCs w:val="24"/>
        </w:rPr>
        <w:tab/>
        <w:t>He made his Will.   (ibid.)</w:t>
      </w:r>
    </w:p>
    <w:p w14:paraId="118E7921" w14:textId="77777777" w:rsidR="00877D35" w:rsidRDefault="00877D35" w:rsidP="00877D35">
      <w:pPr>
        <w:pStyle w:val="NoSpacing"/>
        <w:rPr>
          <w:rFonts w:cs="Times New Roman"/>
          <w:szCs w:val="24"/>
        </w:rPr>
      </w:pPr>
    </w:p>
    <w:p w14:paraId="21C9A99A" w14:textId="77777777" w:rsidR="00877D35" w:rsidRDefault="00877D35" w:rsidP="00877D35">
      <w:pPr>
        <w:pStyle w:val="NoSpacing"/>
        <w:rPr>
          <w:rFonts w:cs="Times New Roman"/>
          <w:szCs w:val="24"/>
        </w:rPr>
      </w:pPr>
    </w:p>
    <w:p w14:paraId="507C3EC7" w14:textId="77777777" w:rsidR="00877D35" w:rsidRDefault="00877D35" w:rsidP="00877D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 June 2024</w:t>
      </w:r>
    </w:p>
    <w:p w14:paraId="7053DD5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9203429" w14:textId="77777777" w:rsidR="00877D35" w:rsidRDefault="00877D35" w:rsidP="009139A6">
      <w:r>
        <w:separator/>
      </w:r>
    </w:p>
  </w:endnote>
  <w:endnote w:type="continuationSeparator" w:id="0">
    <w:p w14:paraId="1A48B355" w14:textId="77777777" w:rsidR="00877D35" w:rsidRDefault="00877D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6D0F5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E0EFB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160511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7787B23" w14:textId="77777777" w:rsidR="00877D35" w:rsidRDefault="00877D35" w:rsidP="009139A6">
      <w:r>
        <w:separator/>
      </w:r>
    </w:p>
  </w:footnote>
  <w:footnote w:type="continuationSeparator" w:id="0">
    <w:p w14:paraId="632B6118" w14:textId="77777777" w:rsidR="00877D35" w:rsidRDefault="00877D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E5BC3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D9D6D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7B7F7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7D35"/>
    <w:rsid w:val="000666E0"/>
    <w:rsid w:val="002510B7"/>
    <w:rsid w:val="00270799"/>
    <w:rsid w:val="005C130B"/>
    <w:rsid w:val="00826F5C"/>
    <w:rsid w:val="00877D35"/>
    <w:rsid w:val="008E3353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C1D860"/>
  <w15:chartTrackingRefBased/>
  <w15:docId w15:val="{E8CA5909-0FD6-4AA1-B87C-012B02936E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47</Words>
  <Characters>272</Characters>
  <Application>Microsoft Office Word</Application>
  <DocSecurity>0</DocSecurity>
  <Lines>2</Lines>
  <Paragraphs>1</Paragraphs>
  <ScaleCrop>false</ScaleCrop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2024-06-01T18:21:00Z</dcterms:created>
  <dcterms:modified xsi:type="dcterms:W3CDTF">2024-06-01T18:22:00Z</dcterms:modified>
</cp:coreProperties>
</file>